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4BA7" w14:textId="77777777" w:rsidR="007D2AE3" w:rsidRDefault="007D2AE3" w:rsidP="007D2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WARTHELL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fl.1461-2)</w:t>
      </w:r>
    </w:p>
    <w:p w14:paraId="010F2EA6" w14:textId="77777777" w:rsidR="007D2AE3" w:rsidRDefault="007D2AE3" w:rsidP="007D2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E7D35C6" w14:textId="77777777" w:rsidR="007D2AE3" w:rsidRDefault="007D2AE3" w:rsidP="007D2AE3">
      <w:pPr>
        <w:pStyle w:val="NoSpacing"/>
        <w:rPr>
          <w:rFonts w:cs="Times New Roman"/>
          <w:szCs w:val="24"/>
        </w:rPr>
      </w:pPr>
    </w:p>
    <w:p w14:paraId="6484D1DB" w14:textId="77777777" w:rsidR="007D2AE3" w:rsidRDefault="007D2AE3" w:rsidP="007D2AE3">
      <w:pPr>
        <w:pStyle w:val="NoSpacing"/>
        <w:rPr>
          <w:rFonts w:cs="Times New Roman"/>
          <w:szCs w:val="24"/>
        </w:rPr>
      </w:pPr>
    </w:p>
    <w:p w14:paraId="5673BD90" w14:textId="77777777" w:rsidR="007D2AE3" w:rsidRDefault="007D2AE3" w:rsidP="007D2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1461-2</w:t>
      </w:r>
      <w:r>
        <w:rPr>
          <w:rFonts w:cs="Times New Roman"/>
          <w:szCs w:val="24"/>
        </w:rPr>
        <w:tab/>
        <w:t>He registered for M.A. or higher degree.</w:t>
      </w:r>
    </w:p>
    <w:p w14:paraId="313C1295" w14:textId="77777777" w:rsidR="007D2AE3" w:rsidRDefault="007D2AE3" w:rsidP="007D2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343)</w:t>
      </w:r>
    </w:p>
    <w:p w14:paraId="68A1ACBA" w14:textId="77777777" w:rsidR="007D2AE3" w:rsidRDefault="007D2AE3" w:rsidP="007D2AE3">
      <w:pPr>
        <w:pStyle w:val="NoSpacing"/>
        <w:rPr>
          <w:rFonts w:cs="Times New Roman"/>
          <w:szCs w:val="24"/>
        </w:rPr>
      </w:pPr>
    </w:p>
    <w:p w14:paraId="1D6C4A2B" w14:textId="77777777" w:rsidR="007D2AE3" w:rsidRDefault="007D2AE3" w:rsidP="007D2AE3">
      <w:pPr>
        <w:pStyle w:val="NoSpacing"/>
        <w:rPr>
          <w:rFonts w:cs="Times New Roman"/>
          <w:szCs w:val="24"/>
        </w:rPr>
      </w:pPr>
    </w:p>
    <w:p w14:paraId="5E660AFE" w14:textId="77777777" w:rsidR="007D2AE3" w:rsidRDefault="007D2AE3" w:rsidP="007D2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2022</w:t>
      </w:r>
    </w:p>
    <w:p w14:paraId="1F69CA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36AA" w14:textId="77777777" w:rsidR="007D2AE3" w:rsidRDefault="007D2AE3" w:rsidP="009139A6">
      <w:r>
        <w:separator/>
      </w:r>
    </w:p>
  </w:endnote>
  <w:endnote w:type="continuationSeparator" w:id="0">
    <w:p w14:paraId="5EDF8C74" w14:textId="77777777" w:rsidR="007D2AE3" w:rsidRDefault="007D2A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9B1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9A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733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A2321" w14:textId="77777777" w:rsidR="007D2AE3" w:rsidRDefault="007D2AE3" w:rsidP="009139A6">
      <w:r>
        <w:separator/>
      </w:r>
    </w:p>
  </w:footnote>
  <w:footnote w:type="continuationSeparator" w:id="0">
    <w:p w14:paraId="33908710" w14:textId="77777777" w:rsidR="007D2AE3" w:rsidRDefault="007D2A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58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38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6C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AE3"/>
    <w:rsid w:val="000666E0"/>
    <w:rsid w:val="002510B7"/>
    <w:rsid w:val="005C130B"/>
    <w:rsid w:val="007D2AE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CE750"/>
  <w15:chartTrackingRefBased/>
  <w15:docId w15:val="{4555E48B-3370-4564-BCE1-4E7838DD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2023-01-07T21:30:00Z</dcterms:created>
  <dcterms:modified xsi:type="dcterms:W3CDTF">2023-01-07T21:30:00Z</dcterms:modified>
</cp:coreProperties>
</file>